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DCBCAA" w14:textId="5D716272" w:rsidR="00A9325D" w:rsidRDefault="009611A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SE"/>
        </w:rPr>
      </w:pPr>
      <w:bookmarkStart w:id="0" w:name="DocumentFor"/>
      <w:bookmarkStart w:id="1" w:name="Title"/>
      <w:bookmarkStart w:id="2" w:name="OLE_LINK12"/>
      <w:bookmarkEnd w:id="0"/>
      <w:bookmarkEnd w:id="1"/>
      <w:r>
        <w:rPr>
          <w:rFonts w:cs="Arial"/>
          <w:b/>
          <w:sz w:val="24"/>
          <w:szCs w:val="24"/>
        </w:rPr>
        <w:t xml:space="preserve">3GPP TSG-RAN WG4 Meeting # </w:t>
      </w:r>
      <w:r>
        <w:rPr>
          <w:rFonts w:eastAsiaTheme="minorEastAsia" w:cs="Arial"/>
          <w:b/>
          <w:sz w:val="24"/>
          <w:szCs w:val="24"/>
          <w:lang w:eastAsia="zh-CN"/>
        </w:rPr>
        <w:t>106-bis-e</w:t>
      </w:r>
      <w:r>
        <w:rPr>
          <w:rFonts w:cs="Arial"/>
          <w:b/>
          <w:sz w:val="24"/>
          <w:szCs w:val="24"/>
        </w:rPr>
        <w:tab/>
      </w:r>
      <w:r w:rsidR="001A1F82" w:rsidRPr="001A1F82">
        <w:rPr>
          <w:rFonts w:cs="Arial"/>
          <w:b/>
          <w:sz w:val="24"/>
          <w:szCs w:val="24"/>
        </w:rPr>
        <w:t>R4-2306639</w:t>
      </w:r>
    </w:p>
    <w:bookmarkEnd w:id="2"/>
    <w:p w14:paraId="113EADE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17 April –26 April, 2023</w:t>
      </w:r>
    </w:p>
    <w:p w14:paraId="2CA2898E" w14:textId="3470CC68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5.35</w:t>
      </w:r>
      <w:r w:rsidR="001A1F82">
        <w:rPr>
          <w:rFonts w:ascii="Arial" w:eastAsiaTheme="minorEastAsia" w:hAnsi="Arial" w:cs="Arial"/>
          <w:color w:val="000000"/>
          <w:sz w:val="22"/>
          <w:lang w:eastAsia="zh-CN"/>
        </w:rPr>
        <w:t>.4</w:t>
      </w:r>
    </w:p>
    <w:p w14:paraId="7283D21E" w14:textId="77777777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620B851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on RF feasibility study of Network Energy Savings for NR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8D6DCA7" w14:textId="77777777" w:rsidR="00A9325D" w:rsidRDefault="009611AD">
      <w:pPr>
        <w:pStyle w:val="1"/>
        <w:rPr>
          <w:lang w:val="en-US" w:eastAsia="ja-JP"/>
        </w:rPr>
      </w:pPr>
      <w:r>
        <w:rPr>
          <w:lang w:val="en-US" w:eastAsia="ja-JP"/>
        </w:rPr>
        <w:t>Way forward</w:t>
      </w:r>
    </w:p>
    <w:p w14:paraId="55DBB5BA" w14:textId="77777777" w:rsidR="00A9325D" w:rsidRDefault="009611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2-1-1: Priorities for feasibility study</w:t>
      </w:r>
    </w:p>
    <w:p w14:paraId="68D79036" w14:textId="77777777" w:rsidR="00A9325D" w:rsidRDefault="009611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>
        <w:rPr>
          <w:rFonts w:hint="eastAsia"/>
          <w:szCs w:val="24"/>
          <w:lang w:val="en-US" w:eastAsia="zh-CN"/>
        </w:rPr>
        <w:t>A</w:t>
      </w:r>
      <w:r>
        <w:rPr>
          <w:szCs w:val="24"/>
          <w:lang w:val="en-US" w:eastAsia="zh-CN"/>
        </w:rPr>
        <w:t>greement</w:t>
      </w:r>
      <w:r>
        <w:rPr>
          <w:rFonts w:hint="eastAsia"/>
          <w:szCs w:val="24"/>
          <w:lang w:val="en-US" w:eastAsia="zh-CN"/>
        </w:rPr>
        <w:t>：</w:t>
      </w:r>
    </w:p>
    <w:p w14:paraId="30C45A2F" w14:textId="77777777" w:rsidR="00A9325D" w:rsidRDefault="009611A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 xml:space="preserve">RAN4 prioritize the discussion on SSB-less </w:t>
      </w:r>
      <w:proofErr w:type="spellStart"/>
      <w:r>
        <w:rPr>
          <w:szCs w:val="24"/>
          <w:lang w:val="en-US" w:eastAsia="zh-CN"/>
        </w:rPr>
        <w:t>Scell</w:t>
      </w:r>
      <w:proofErr w:type="spellEnd"/>
      <w:r>
        <w:rPr>
          <w:szCs w:val="24"/>
          <w:lang w:val="en-US" w:eastAsia="zh-CN"/>
        </w:rPr>
        <w:t xml:space="preserve"> operation for inter-band CA for FR1 and co-located cell.</w:t>
      </w:r>
    </w:p>
    <w:p w14:paraId="7AFC9BC5" w14:textId="77777777" w:rsidR="00A9325D" w:rsidRDefault="009611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Issue 2-2-6: How to define the RF requirements for inter-band CA for SSB-less </w:t>
      </w:r>
      <w:proofErr w:type="spellStart"/>
      <w:r>
        <w:rPr>
          <w:b/>
          <w:u w:val="single"/>
          <w:lang w:eastAsia="ko-KR"/>
        </w:rPr>
        <w:t>Scell</w:t>
      </w:r>
      <w:proofErr w:type="spellEnd"/>
      <w:r>
        <w:rPr>
          <w:b/>
          <w:u w:val="single"/>
          <w:lang w:eastAsia="ko-KR"/>
        </w:rPr>
        <w:t xml:space="preserve"> operation</w:t>
      </w:r>
    </w:p>
    <w:p w14:paraId="47F0E0C2" w14:textId="77777777" w:rsidR="00A9325D" w:rsidRDefault="009611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>Agreement:</w:t>
      </w:r>
    </w:p>
    <w:p w14:paraId="7EEB469E" w14:textId="65023DC3" w:rsidR="00A9325D" w:rsidRPr="00145602" w:rsidRDefault="009611A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145602">
        <w:rPr>
          <w:szCs w:val="24"/>
          <w:lang w:val="en-US" w:eastAsia="zh-CN"/>
        </w:rPr>
        <w:t xml:space="preserve">No impact to the </w:t>
      </w:r>
      <w:r w:rsidRPr="00145602">
        <w:rPr>
          <w:rFonts w:hint="eastAsia"/>
          <w:szCs w:val="24"/>
          <w:lang w:val="en-US" w:eastAsia="zh-CN"/>
        </w:rPr>
        <w:t>legacy</w:t>
      </w:r>
      <w:r w:rsidRPr="00145602">
        <w:rPr>
          <w:szCs w:val="24"/>
          <w:lang w:val="en-US" w:eastAsia="zh-CN"/>
        </w:rPr>
        <w:t xml:space="preserve"> requirements of inter</w:t>
      </w:r>
      <w:r w:rsidRPr="00145602">
        <w:rPr>
          <w:rFonts w:hint="eastAsia"/>
          <w:szCs w:val="24"/>
          <w:lang w:val="en-US" w:eastAsia="zh-CN"/>
        </w:rPr>
        <w:t>-</w:t>
      </w:r>
      <w:r w:rsidRPr="00145602">
        <w:rPr>
          <w:szCs w:val="24"/>
          <w:lang w:val="en-US" w:eastAsia="zh-CN"/>
        </w:rPr>
        <w:t>band CA TAE</w:t>
      </w:r>
      <w:r w:rsidRPr="00145602">
        <w:rPr>
          <w:rFonts w:hint="eastAsia"/>
          <w:szCs w:val="24"/>
          <w:lang w:val="en-US" w:eastAsia="zh-CN"/>
        </w:rPr>
        <w:t xml:space="preserve"> defined in TS38.104.</w:t>
      </w:r>
      <w:r w:rsidRPr="00145602">
        <w:rPr>
          <w:szCs w:val="24"/>
          <w:lang w:val="en-US" w:eastAsia="zh-CN"/>
        </w:rPr>
        <w:t xml:space="preserve"> Whether or not to define </w:t>
      </w:r>
      <w:r w:rsidR="009016DA" w:rsidRPr="00145602">
        <w:rPr>
          <w:rFonts w:hint="eastAsia"/>
          <w:szCs w:val="24"/>
          <w:lang w:val="en-US" w:eastAsia="zh-CN"/>
        </w:rPr>
        <w:t>feature-</w:t>
      </w:r>
      <w:r w:rsidRPr="00145602">
        <w:rPr>
          <w:szCs w:val="24"/>
          <w:lang w:val="en-US" w:eastAsia="zh-CN"/>
        </w:rPr>
        <w:t xml:space="preserve">specific TAE requirements for SSB-less operation </w:t>
      </w:r>
      <w:r w:rsidR="009016DA" w:rsidRPr="004D335C">
        <w:rPr>
          <w:bCs/>
          <w:lang w:val="en-US" w:eastAsia="ko-KR"/>
        </w:rPr>
        <w:t>(NW enabling energy savings)</w:t>
      </w:r>
      <w:r w:rsidR="00B66AA0" w:rsidRPr="00145602">
        <w:rPr>
          <w:bCs/>
          <w:u w:val="single"/>
          <w:lang w:val="en-US" w:eastAsia="ko-KR"/>
        </w:rPr>
        <w:t xml:space="preserve"> </w:t>
      </w:r>
      <w:r w:rsidRPr="00145602">
        <w:rPr>
          <w:szCs w:val="24"/>
          <w:lang w:val="en-US" w:eastAsia="zh-CN"/>
        </w:rPr>
        <w:t>for FR1 co</w:t>
      </w:r>
      <w:r w:rsidRPr="00145602">
        <w:rPr>
          <w:rFonts w:hint="eastAsia"/>
          <w:szCs w:val="24"/>
          <w:lang w:val="en-US" w:eastAsia="zh-CN"/>
        </w:rPr>
        <w:t>-</w:t>
      </w:r>
      <w:r w:rsidRPr="00145602">
        <w:rPr>
          <w:szCs w:val="24"/>
          <w:lang w:val="en-US" w:eastAsia="zh-CN"/>
        </w:rPr>
        <w:t>located inter-band CA is FFS.</w:t>
      </w:r>
    </w:p>
    <w:p w14:paraId="23011AEE" w14:textId="77777777" w:rsidR="00A9325D" w:rsidRDefault="009611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2-3-1: RF requirements for Cell DTX</w:t>
      </w:r>
      <w:bookmarkStart w:id="3" w:name="_GoBack"/>
      <w:bookmarkEnd w:id="3"/>
    </w:p>
    <w:p w14:paraId="7C72D5ED" w14:textId="77777777" w:rsidR="00A9325D" w:rsidRDefault="009611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>Agreement:</w:t>
      </w:r>
    </w:p>
    <w:p w14:paraId="5C85F183" w14:textId="036409CE" w:rsidR="00A9325D" w:rsidRPr="00145602" w:rsidRDefault="009611A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145602">
        <w:rPr>
          <w:rFonts w:hint="eastAsia"/>
          <w:szCs w:val="24"/>
          <w:lang w:val="en-US" w:eastAsia="zh-CN"/>
        </w:rPr>
        <w:t>F</w:t>
      </w:r>
      <w:r w:rsidRPr="00145602">
        <w:rPr>
          <w:szCs w:val="24"/>
          <w:lang w:val="en-US" w:eastAsia="zh-CN"/>
        </w:rPr>
        <w:t>FS on the necessity to define ON-OFF power requirement</w:t>
      </w:r>
      <w:r w:rsidR="00B227B1" w:rsidRPr="00145602">
        <w:rPr>
          <w:szCs w:val="24"/>
          <w:lang w:val="en-US" w:eastAsia="zh-CN"/>
        </w:rPr>
        <w:t xml:space="preserve"> </w:t>
      </w:r>
      <w:r w:rsidR="00B227B1" w:rsidRPr="00145602">
        <w:t>waiting for more inputs from RAN1/2.</w:t>
      </w:r>
    </w:p>
    <w:p w14:paraId="198F17B8" w14:textId="77777777" w:rsidR="00A9325D" w:rsidRDefault="009611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2-4-1: RF requirements for spatial domain techniques</w:t>
      </w:r>
    </w:p>
    <w:p w14:paraId="218D9B41" w14:textId="77777777" w:rsidR="00A9325D" w:rsidRDefault="009611A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936"/>
        <w:textAlignment w:val="baseline"/>
        <w:rPr>
          <w:szCs w:val="24"/>
          <w:lang w:val="en-US" w:eastAsia="zh-CN"/>
        </w:rPr>
      </w:pPr>
      <w:r>
        <w:rPr>
          <w:szCs w:val="24"/>
          <w:lang w:val="en-US" w:eastAsia="zh-CN"/>
        </w:rPr>
        <w:t>Agreement:</w:t>
      </w:r>
    </w:p>
    <w:p w14:paraId="5089C2F0" w14:textId="5419ED88" w:rsidR="00A9325D" w:rsidRPr="00145602" w:rsidRDefault="009611A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1656"/>
        <w:textAlignment w:val="baseline"/>
        <w:rPr>
          <w:szCs w:val="24"/>
          <w:lang w:val="en-US" w:eastAsia="zh-CN"/>
        </w:rPr>
      </w:pPr>
      <w:r w:rsidRPr="00145602">
        <w:rPr>
          <w:rFonts w:hint="eastAsia"/>
          <w:szCs w:val="24"/>
          <w:lang w:val="en-US" w:eastAsia="zh-CN"/>
        </w:rPr>
        <w:t>F</w:t>
      </w:r>
      <w:r w:rsidRPr="00145602">
        <w:rPr>
          <w:szCs w:val="24"/>
          <w:lang w:val="en-US" w:eastAsia="zh-CN"/>
        </w:rPr>
        <w:t>FS on the necessity to the updates in manufacturer declarations, switching period and DL EVM requirement</w:t>
      </w:r>
      <w:r w:rsidR="00B227B1" w:rsidRPr="00145602">
        <w:t xml:space="preserve"> waiting for more inputs from RAN1/2.</w:t>
      </w:r>
      <w:r w:rsidRPr="00145602">
        <w:rPr>
          <w:szCs w:val="24"/>
          <w:lang w:val="en-US" w:eastAsia="zh-CN"/>
        </w:rPr>
        <w:t xml:space="preserve"> </w:t>
      </w:r>
    </w:p>
    <w:sectPr w:rsidR="00A9325D" w:rsidRPr="0014560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0DB59" w16cex:dateUtc="2023-04-24T08:4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BFCEE6" w14:textId="77777777" w:rsidR="00EF107F" w:rsidRDefault="00EF107F" w:rsidP="00076769">
      <w:pPr>
        <w:spacing w:after="0" w:line="240" w:lineRule="auto"/>
      </w:pPr>
      <w:r>
        <w:separator/>
      </w:r>
    </w:p>
  </w:endnote>
  <w:endnote w:type="continuationSeparator" w:id="0">
    <w:p w14:paraId="4632542F" w14:textId="77777777" w:rsidR="00EF107F" w:rsidRDefault="00EF107F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09EB2A" w14:textId="77777777" w:rsidR="00EF107F" w:rsidRDefault="00EF107F" w:rsidP="00076769">
      <w:pPr>
        <w:spacing w:after="0" w:line="240" w:lineRule="auto"/>
      </w:pPr>
      <w:r>
        <w:separator/>
      </w:r>
    </w:p>
  </w:footnote>
  <w:footnote w:type="continuationSeparator" w:id="0">
    <w:p w14:paraId="69566C10" w14:textId="77777777" w:rsidR="00EF107F" w:rsidRDefault="00EF107F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D37A3D"/>
    <w:multiLevelType w:val="multilevel"/>
    <w:tmpl w:val="3AD37A3D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372E"/>
    <w:rsid w:val="00004165"/>
    <w:rsid w:val="00004F79"/>
    <w:rsid w:val="0001180A"/>
    <w:rsid w:val="00011F10"/>
    <w:rsid w:val="000123C4"/>
    <w:rsid w:val="00012943"/>
    <w:rsid w:val="00013ACA"/>
    <w:rsid w:val="00015002"/>
    <w:rsid w:val="00015BF9"/>
    <w:rsid w:val="00016661"/>
    <w:rsid w:val="00017860"/>
    <w:rsid w:val="00017ECC"/>
    <w:rsid w:val="000202DB"/>
    <w:rsid w:val="00020C56"/>
    <w:rsid w:val="00025292"/>
    <w:rsid w:val="00026AC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57A1"/>
    <w:rsid w:val="0004761D"/>
    <w:rsid w:val="00050001"/>
    <w:rsid w:val="00050E7F"/>
    <w:rsid w:val="00051214"/>
    <w:rsid w:val="00052041"/>
    <w:rsid w:val="0005245F"/>
    <w:rsid w:val="0005326A"/>
    <w:rsid w:val="0006266D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5A0E"/>
    <w:rsid w:val="00085D27"/>
    <w:rsid w:val="00087548"/>
    <w:rsid w:val="00090A22"/>
    <w:rsid w:val="00090F76"/>
    <w:rsid w:val="00091171"/>
    <w:rsid w:val="00091A5C"/>
    <w:rsid w:val="00093E7E"/>
    <w:rsid w:val="000955A4"/>
    <w:rsid w:val="00095F9D"/>
    <w:rsid w:val="000960EF"/>
    <w:rsid w:val="000A1830"/>
    <w:rsid w:val="000A3A01"/>
    <w:rsid w:val="000A4121"/>
    <w:rsid w:val="000A4AA3"/>
    <w:rsid w:val="000A550E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C2553"/>
    <w:rsid w:val="000C28E1"/>
    <w:rsid w:val="000C38C3"/>
    <w:rsid w:val="000C525F"/>
    <w:rsid w:val="000C6950"/>
    <w:rsid w:val="000D09FD"/>
    <w:rsid w:val="000D44FB"/>
    <w:rsid w:val="000D574B"/>
    <w:rsid w:val="000D6CFC"/>
    <w:rsid w:val="000E4412"/>
    <w:rsid w:val="000E537B"/>
    <w:rsid w:val="000E57D0"/>
    <w:rsid w:val="000E5B4E"/>
    <w:rsid w:val="000E7858"/>
    <w:rsid w:val="000F0CC4"/>
    <w:rsid w:val="000F1154"/>
    <w:rsid w:val="000F254D"/>
    <w:rsid w:val="000F39CA"/>
    <w:rsid w:val="000F4571"/>
    <w:rsid w:val="00100336"/>
    <w:rsid w:val="0010734A"/>
    <w:rsid w:val="00107927"/>
    <w:rsid w:val="00110E26"/>
    <w:rsid w:val="00111321"/>
    <w:rsid w:val="00113C5F"/>
    <w:rsid w:val="00113E27"/>
    <w:rsid w:val="00115A89"/>
    <w:rsid w:val="001160AA"/>
    <w:rsid w:val="00117BD6"/>
    <w:rsid w:val="001206C2"/>
    <w:rsid w:val="00121978"/>
    <w:rsid w:val="00123422"/>
    <w:rsid w:val="00124B6A"/>
    <w:rsid w:val="00124F8F"/>
    <w:rsid w:val="001351FC"/>
    <w:rsid w:val="00136D4C"/>
    <w:rsid w:val="001374C3"/>
    <w:rsid w:val="00142BB9"/>
    <w:rsid w:val="00144F96"/>
    <w:rsid w:val="00145602"/>
    <w:rsid w:val="00145729"/>
    <w:rsid w:val="00145E7F"/>
    <w:rsid w:val="00146D0B"/>
    <w:rsid w:val="001478AA"/>
    <w:rsid w:val="00150D84"/>
    <w:rsid w:val="00151EAC"/>
    <w:rsid w:val="00153528"/>
    <w:rsid w:val="00154E68"/>
    <w:rsid w:val="001575AA"/>
    <w:rsid w:val="0016077B"/>
    <w:rsid w:val="00162548"/>
    <w:rsid w:val="00165AB8"/>
    <w:rsid w:val="00172183"/>
    <w:rsid w:val="001751AB"/>
    <w:rsid w:val="00175A3F"/>
    <w:rsid w:val="00180E09"/>
    <w:rsid w:val="00183D4C"/>
    <w:rsid w:val="00183F6D"/>
    <w:rsid w:val="0018670E"/>
    <w:rsid w:val="001907B6"/>
    <w:rsid w:val="0019121C"/>
    <w:rsid w:val="0019219A"/>
    <w:rsid w:val="00192752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9CB"/>
    <w:rsid w:val="001B2831"/>
    <w:rsid w:val="001B3551"/>
    <w:rsid w:val="001C061D"/>
    <w:rsid w:val="001C1409"/>
    <w:rsid w:val="001C29DD"/>
    <w:rsid w:val="001C2AE6"/>
    <w:rsid w:val="001C4A89"/>
    <w:rsid w:val="001C52A5"/>
    <w:rsid w:val="001C6177"/>
    <w:rsid w:val="001D0363"/>
    <w:rsid w:val="001D04B1"/>
    <w:rsid w:val="001D2519"/>
    <w:rsid w:val="001D3D52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4B7D"/>
    <w:rsid w:val="00211BC9"/>
    <w:rsid w:val="0021319E"/>
    <w:rsid w:val="002138EA"/>
    <w:rsid w:val="00213F84"/>
    <w:rsid w:val="00214FBD"/>
    <w:rsid w:val="00215E81"/>
    <w:rsid w:val="00216CF2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71311"/>
    <w:rsid w:val="00274910"/>
    <w:rsid w:val="00274E1A"/>
    <w:rsid w:val="002775B1"/>
    <w:rsid w:val="002775B9"/>
    <w:rsid w:val="0027792A"/>
    <w:rsid w:val="002811C4"/>
    <w:rsid w:val="00282213"/>
    <w:rsid w:val="00283C61"/>
    <w:rsid w:val="00284016"/>
    <w:rsid w:val="00284971"/>
    <w:rsid w:val="002858BF"/>
    <w:rsid w:val="002910A4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7860"/>
    <w:rsid w:val="002C7EDE"/>
    <w:rsid w:val="002D03E5"/>
    <w:rsid w:val="002D0E4E"/>
    <w:rsid w:val="002D1466"/>
    <w:rsid w:val="002D164F"/>
    <w:rsid w:val="002D36EB"/>
    <w:rsid w:val="002D3948"/>
    <w:rsid w:val="002D3A47"/>
    <w:rsid w:val="002D43FB"/>
    <w:rsid w:val="002D6BDF"/>
    <w:rsid w:val="002D7D9E"/>
    <w:rsid w:val="002E12C0"/>
    <w:rsid w:val="002E14E5"/>
    <w:rsid w:val="002E2CE9"/>
    <w:rsid w:val="002E3BF7"/>
    <w:rsid w:val="002E403E"/>
    <w:rsid w:val="002E79DD"/>
    <w:rsid w:val="002F158C"/>
    <w:rsid w:val="002F2107"/>
    <w:rsid w:val="002F2294"/>
    <w:rsid w:val="002F4093"/>
    <w:rsid w:val="002F5636"/>
    <w:rsid w:val="002F5E9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53F7"/>
    <w:rsid w:val="003260D7"/>
    <w:rsid w:val="00326FAC"/>
    <w:rsid w:val="00334980"/>
    <w:rsid w:val="00334AED"/>
    <w:rsid w:val="00334DD4"/>
    <w:rsid w:val="00336697"/>
    <w:rsid w:val="00336EE7"/>
    <w:rsid w:val="003410ED"/>
    <w:rsid w:val="003418CB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7724"/>
    <w:rsid w:val="003757FE"/>
    <w:rsid w:val="003770F6"/>
    <w:rsid w:val="00383E37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75FF"/>
    <w:rsid w:val="003B0158"/>
    <w:rsid w:val="003B40B6"/>
    <w:rsid w:val="003B56DB"/>
    <w:rsid w:val="003B755E"/>
    <w:rsid w:val="003C126D"/>
    <w:rsid w:val="003C228E"/>
    <w:rsid w:val="003C2ACC"/>
    <w:rsid w:val="003C34C5"/>
    <w:rsid w:val="003C471A"/>
    <w:rsid w:val="003C51E7"/>
    <w:rsid w:val="003C5C6D"/>
    <w:rsid w:val="003C6893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39DA"/>
    <w:rsid w:val="003E40EE"/>
    <w:rsid w:val="003E4751"/>
    <w:rsid w:val="003E58FA"/>
    <w:rsid w:val="003F00D1"/>
    <w:rsid w:val="003F0328"/>
    <w:rsid w:val="003F1C1B"/>
    <w:rsid w:val="003F363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6084"/>
    <w:rsid w:val="00416AB2"/>
    <w:rsid w:val="004218D4"/>
    <w:rsid w:val="00424F04"/>
    <w:rsid w:val="00424F8C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40A51"/>
    <w:rsid w:val="004412A0"/>
    <w:rsid w:val="004412CA"/>
    <w:rsid w:val="00445919"/>
    <w:rsid w:val="00446408"/>
    <w:rsid w:val="00446BD8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E39"/>
    <w:rsid w:val="00462D3A"/>
    <w:rsid w:val="00463521"/>
    <w:rsid w:val="00464BDB"/>
    <w:rsid w:val="00465011"/>
    <w:rsid w:val="004676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43CD"/>
    <w:rsid w:val="004A495F"/>
    <w:rsid w:val="004A5715"/>
    <w:rsid w:val="004A7544"/>
    <w:rsid w:val="004A77FF"/>
    <w:rsid w:val="004B6026"/>
    <w:rsid w:val="004B6B0F"/>
    <w:rsid w:val="004C08A5"/>
    <w:rsid w:val="004C0A37"/>
    <w:rsid w:val="004C0B1A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F0466"/>
    <w:rsid w:val="004F2CB0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54FD"/>
    <w:rsid w:val="00552492"/>
    <w:rsid w:val="005531A5"/>
    <w:rsid w:val="0055602D"/>
    <w:rsid w:val="00556E70"/>
    <w:rsid w:val="0056519E"/>
    <w:rsid w:val="00567EE7"/>
    <w:rsid w:val="00571777"/>
    <w:rsid w:val="00571A03"/>
    <w:rsid w:val="00575398"/>
    <w:rsid w:val="0057575D"/>
    <w:rsid w:val="00580FF5"/>
    <w:rsid w:val="0058519C"/>
    <w:rsid w:val="00586565"/>
    <w:rsid w:val="0059149A"/>
    <w:rsid w:val="005952E6"/>
    <w:rsid w:val="005956EE"/>
    <w:rsid w:val="0059691D"/>
    <w:rsid w:val="00596C62"/>
    <w:rsid w:val="00597964"/>
    <w:rsid w:val="005A083E"/>
    <w:rsid w:val="005A2B11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D0B99"/>
    <w:rsid w:val="005D164C"/>
    <w:rsid w:val="005D2A1A"/>
    <w:rsid w:val="005D308E"/>
    <w:rsid w:val="005D3A48"/>
    <w:rsid w:val="005D4391"/>
    <w:rsid w:val="005D7AF8"/>
    <w:rsid w:val="005E07DE"/>
    <w:rsid w:val="005E0B4D"/>
    <w:rsid w:val="005E1083"/>
    <w:rsid w:val="005E18F4"/>
    <w:rsid w:val="005E366A"/>
    <w:rsid w:val="005F077E"/>
    <w:rsid w:val="005F2145"/>
    <w:rsid w:val="005F25E0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63BD"/>
    <w:rsid w:val="00637661"/>
    <w:rsid w:val="006412DC"/>
    <w:rsid w:val="00642BC6"/>
    <w:rsid w:val="00644790"/>
    <w:rsid w:val="006456A7"/>
    <w:rsid w:val="006459C0"/>
    <w:rsid w:val="00646FDC"/>
    <w:rsid w:val="006501AF"/>
    <w:rsid w:val="00650DDE"/>
    <w:rsid w:val="00652994"/>
    <w:rsid w:val="00653077"/>
    <w:rsid w:val="00653AFF"/>
    <w:rsid w:val="0065505B"/>
    <w:rsid w:val="00662B2B"/>
    <w:rsid w:val="006659BD"/>
    <w:rsid w:val="006670AC"/>
    <w:rsid w:val="00672307"/>
    <w:rsid w:val="006751C3"/>
    <w:rsid w:val="006808C6"/>
    <w:rsid w:val="00680A32"/>
    <w:rsid w:val="00682668"/>
    <w:rsid w:val="00687E07"/>
    <w:rsid w:val="00692207"/>
    <w:rsid w:val="00692A68"/>
    <w:rsid w:val="00695550"/>
    <w:rsid w:val="00695D85"/>
    <w:rsid w:val="006A1247"/>
    <w:rsid w:val="006A2021"/>
    <w:rsid w:val="006A24DF"/>
    <w:rsid w:val="006A30A2"/>
    <w:rsid w:val="006A56C6"/>
    <w:rsid w:val="006A6D23"/>
    <w:rsid w:val="006B16F0"/>
    <w:rsid w:val="006B25DE"/>
    <w:rsid w:val="006B560F"/>
    <w:rsid w:val="006B725D"/>
    <w:rsid w:val="006C1C3B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6C11"/>
    <w:rsid w:val="006F14D6"/>
    <w:rsid w:val="006F6B1D"/>
    <w:rsid w:val="006F6E14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40A35"/>
    <w:rsid w:val="007476CB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90E72"/>
    <w:rsid w:val="00792B3D"/>
    <w:rsid w:val="00793808"/>
    <w:rsid w:val="00793CB1"/>
    <w:rsid w:val="00794440"/>
    <w:rsid w:val="007969C1"/>
    <w:rsid w:val="007A1E9F"/>
    <w:rsid w:val="007A1EAA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D13A6"/>
    <w:rsid w:val="007D19B7"/>
    <w:rsid w:val="007D1B97"/>
    <w:rsid w:val="007D2EA7"/>
    <w:rsid w:val="007D4C8E"/>
    <w:rsid w:val="007D4D48"/>
    <w:rsid w:val="007D75E5"/>
    <w:rsid w:val="007D773E"/>
    <w:rsid w:val="007E066E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BE8"/>
    <w:rsid w:val="00807B73"/>
    <w:rsid w:val="00813682"/>
    <w:rsid w:val="008159A2"/>
    <w:rsid w:val="00816078"/>
    <w:rsid w:val="00816CF3"/>
    <w:rsid w:val="008177E3"/>
    <w:rsid w:val="00822A86"/>
    <w:rsid w:val="00822DB0"/>
    <w:rsid w:val="00823AA9"/>
    <w:rsid w:val="008248A7"/>
    <w:rsid w:val="008255B9"/>
    <w:rsid w:val="00825CD8"/>
    <w:rsid w:val="00827324"/>
    <w:rsid w:val="00830AE0"/>
    <w:rsid w:val="008356D3"/>
    <w:rsid w:val="00837458"/>
    <w:rsid w:val="00837AAE"/>
    <w:rsid w:val="008411A9"/>
    <w:rsid w:val="00841B06"/>
    <w:rsid w:val="008429AD"/>
    <w:rsid w:val="008429DB"/>
    <w:rsid w:val="00847AFF"/>
    <w:rsid w:val="00850C75"/>
    <w:rsid w:val="00850E39"/>
    <w:rsid w:val="0085477A"/>
    <w:rsid w:val="00855107"/>
    <w:rsid w:val="00855173"/>
    <w:rsid w:val="008557D9"/>
    <w:rsid w:val="008559F3"/>
    <w:rsid w:val="00855BF7"/>
    <w:rsid w:val="00856214"/>
    <w:rsid w:val="00862089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365E"/>
    <w:rsid w:val="00883B0E"/>
    <w:rsid w:val="00884DFD"/>
    <w:rsid w:val="00886D1F"/>
    <w:rsid w:val="008907E3"/>
    <w:rsid w:val="00891EE1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60E9"/>
    <w:rsid w:val="008D1B7C"/>
    <w:rsid w:val="008D1D39"/>
    <w:rsid w:val="008D61DD"/>
    <w:rsid w:val="008D6657"/>
    <w:rsid w:val="008E10A4"/>
    <w:rsid w:val="008E1F60"/>
    <w:rsid w:val="008E307E"/>
    <w:rsid w:val="008E49EE"/>
    <w:rsid w:val="008E5269"/>
    <w:rsid w:val="008F4AAE"/>
    <w:rsid w:val="008F4DD1"/>
    <w:rsid w:val="008F553E"/>
    <w:rsid w:val="008F6056"/>
    <w:rsid w:val="008F64E5"/>
    <w:rsid w:val="009003C5"/>
    <w:rsid w:val="00900C6F"/>
    <w:rsid w:val="009016DA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5333"/>
    <w:rsid w:val="00915D73"/>
    <w:rsid w:val="00916077"/>
    <w:rsid w:val="009170A2"/>
    <w:rsid w:val="0091756B"/>
    <w:rsid w:val="009208A6"/>
    <w:rsid w:val="0092243E"/>
    <w:rsid w:val="00924514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7E7E"/>
    <w:rsid w:val="0095139A"/>
    <w:rsid w:val="009526A3"/>
    <w:rsid w:val="0095326E"/>
    <w:rsid w:val="00953E16"/>
    <w:rsid w:val="009542AC"/>
    <w:rsid w:val="00954344"/>
    <w:rsid w:val="009546CE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664"/>
    <w:rsid w:val="00977A8C"/>
    <w:rsid w:val="00977BEE"/>
    <w:rsid w:val="00980162"/>
    <w:rsid w:val="009808BD"/>
    <w:rsid w:val="00983910"/>
    <w:rsid w:val="00983BB4"/>
    <w:rsid w:val="00986934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B180A"/>
    <w:rsid w:val="009B1DF8"/>
    <w:rsid w:val="009B3D20"/>
    <w:rsid w:val="009B5418"/>
    <w:rsid w:val="009B6536"/>
    <w:rsid w:val="009C0005"/>
    <w:rsid w:val="009C0727"/>
    <w:rsid w:val="009C492F"/>
    <w:rsid w:val="009C4D10"/>
    <w:rsid w:val="009C5FD2"/>
    <w:rsid w:val="009C652E"/>
    <w:rsid w:val="009D2FF2"/>
    <w:rsid w:val="009D3226"/>
    <w:rsid w:val="009D3385"/>
    <w:rsid w:val="009D628E"/>
    <w:rsid w:val="009D793C"/>
    <w:rsid w:val="009E16A9"/>
    <w:rsid w:val="009E1ECD"/>
    <w:rsid w:val="009E375F"/>
    <w:rsid w:val="009E39D4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668B"/>
    <w:rsid w:val="00A376B7"/>
    <w:rsid w:val="00A413B1"/>
    <w:rsid w:val="00A41BF5"/>
    <w:rsid w:val="00A42358"/>
    <w:rsid w:val="00A433C7"/>
    <w:rsid w:val="00A43D72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6345"/>
    <w:rsid w:val="00A604A4"/>
    <w:rsid w:val="00A61B7D"/>
    <w:rsid w:val="00A640F7"/>
    <w:rsid w:val="00A6605B"/>
    <w:rsid w:val="00A66ADC"/>
    <w:rsid w:val="00A6748B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4182"/>
    <w:rsid w:val="00AC27DB"/>
    <w:rsid w:val="00AC58CB"/>
    <w:rsid w:val="00AC6D6B"/>
    <w:rsid w:val="00AD242C"/>
    <w:rsid w:val="00AD25FB"/>
    <w:rsid w:val="00AD273F"/>
    <w:rsid w:val="00AD3238"/>
    <w:rsid w:val="00AD71BE"/>
    <w:rsid w:val="00AD7736"/>
    <w:rsid w:val="00AE10CE"/>
    <w:rsid w:val="00AE2F6B"/>
    <w:rsid w:val="00AE3CB4"/>
    <w:rsid w:val="00AE4FC5"/>
    <w:rsid w:val="00AE70D4"/>
    <w:rsid w:val="00AE7868"/>
    <w:rsid w:val="00AF0407"/>
    <w:rsid w:val="00AF4D8B"/>
    <w:rsid w:val="00AF53D1"/>
    <w:rsid w:val="00B02758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40D3E"/>
    <w:rsid w:val="00B4108D"/>
    <w:rsid w:val="00B41547"/>
    <w:rsid w:val="00B44C44"/>
    <w:rsid w:val="00B57265"/>
    <w:rsid w:val="00B61ACA"/>
    <w:rsid w:val="00B633AE"/>
    <w:rsid w:val="00B665D2"/>
    <w:rsid w:val="00B66AA0"/>
    <w:rsid w:val="00B66F36"/>
    <w:rsid w:val="00B671B4"/>
    <w:rsid w:val="00B6737C"/>
    <w:rsid w:val="00B709F6"/>
    <w:rsid w:val="00B7214D"/>
    <w:rsid w:val="00B73FDB"/>
    <w:rsid w:val="00B74372"/>
    <w:rsid w:val="00B75525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7FF6"/>
    <w:rsid w:val="00BA259A"/>
    <w:rsid w:val="00BA259C"/>
    <w:rsid w:val="00BA29D3"/>
    <w:rsid w:val="00BA307F"/>
    <w:rsid w:val="00BA35DD"/>
    <w:rsid w:val="00BA46A5"/>
    <w:rsid w:val="00BA5280"/>
    <w:rsid w:val="00BB14F1"/>
    <w:rsid w:val="00BB1F61"/>
    <w:rsid w:val="00BB3445"/>
    <w:rsid w:val="00BB572E"/>
    <w:rsid w:val="00BB7247"/>
    <w:rsid w:val="00BB74FD"/>
    <w:rsid w:val="00BC1B3B"/>
    <w:rsid w:val="00BC5530"/>
    <w:rsid w:val="00BC5982"/>
    <w:rsid w:val="00BC60BF"/>
    <w:rsid w:val="00BD28BF"/>
    <w:rsid w:val="00BD5407"/>
    <w:rsid w:val="00BD6404"/>
    <w:rsid w:val="00BD6807"/>
    <w:rsid w:val="00BE0A0D"/>
    <w:rsid w:val="00BE2DE9"/>
    <w:rsid w:val="00BE33AE"/>
    <w:rsid w:val="00BF046F"/>
    <w:rsid w:val="00C01D50"/>
    <w:rsid w:val="00C035B2"/>
    <w:rsid w:val="00C04110"/>
    <w:rsid w:val="00C04621"/>
    <w:rsid w:val="00C056DC"/>
    <w:rsid w:val="00C11668"/>
    <w:rsid w:val="00C1235D"/>
    <w:rsid w:val="00C1256A"/>
    <w:rsid w:val="00C1329B"/>
    <w:rsid w:val="00C234CC"/>
    <w:rsid w:val="00C248C9"/>
    <w:rsid w:val="00C24C05"/>
    <w:rsid w:val="00C24D2F"/>
    <w:rsid w:val="00C26222"/>
    <w:rsid w:val="00C30248"/>
    <w:rsid w:val="00C31283"/>
    <w:rsid w:val="00C325A6"/>
    <w:rsid w:val="00C3303C"/>
    <w:rsid w:val="00C33C48"/>
    <w:rsid w:val="00C340E5"/>
    <w:rsid w:val="00C35AA7"/>
    <w:rsid w:val="00C37C95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5891"/>
    <w:rsid w:val="00C66AC9"/>
    <w:rsid w:val="00C7097F"/>
    <w:rsid w:val="00C70AF3"/>
    <w:rsid w:val="00C71607"/>
    <w:rsid w:val="00C724D3"/>
    <w:rsid w:val="00C72EDE"/>
    <w:rsid w:val="00C7596D"/>
    <w:rsid w:val="00C77DD9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33C7"/>
    <w:rsid w:val="00CB392B"/>
    <w:rsid w:val="00CB5B58"/>
    <w:rsid w:val="00CB6DA7"/>
    <w:rsid w:val="00CB7E4C"/>
    <w:rsid w:val="00CC0F10"/>
    <w:rsid w:val="00CC1007"/>
    <w:rsid w:val="00CC25B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6F91"/>
    <w:rsid w:val="00D31499"/>
    <w:rsid w:val="00D3188C"/>
    <w:rsid w:val="00D31B32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BED"/>
    <w:rsid w:val="00D74ADE"/>
    <w:rsid w:val="00D77347"/>
    <w:rsid w:val="00D80786"/>
    <w:rsid w:val="00D81CAB"/>
    <w:rsid w:val="00D81CED"/>
    <w:rsid w:val="00D84160"/>
    <w:rsid w:val="00D8576F"/>
    <w:rsid w:val="00D85CD5"/>
    <w:rsid w:val="00D8677F"/>
    <w:rsid w:val="00D903CB"/>
    <w:rsid w:val="00D94992"/>
    <w:rsid w:val="00D97F0C"/>
    <w:rsid w:val="00DA3A86"/>
    <w:rsid w:val="00DB0E9E"/>
    <w:rsid w:val="00DB3002"/>
    <w:rsid w:val="00DB4759"/>
    <w:rsid w:val="00DC2500"/>
    <w:rsid w:val="00DC2873"/>
    <w:rsid w:val="00DC77DC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F7E"/>
    <w:rsid w:val="00DE0400"/>
    <w:rsid w:val="00DE05D5"/>
    <w:rsid w:val="00DE31F0"/>
    <w:rsid w:val="00DE3D1C"/>
    <w:rsid w:val="00DE4358"/>
    <w:rsid w:val="00DE45D6"/>
    <w:rsid w:val="00DE520F"/>
    <w:rsid w:val="00DE78FA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30CE"/>
    <w:rsid w:val="00E04B84"/>
    <w:rsid w:val="00E06466"/>
    <w:rsid w:val="00E06FDA"/>
    <w:rsid w:val="00E10DDE"/>
    <w:rsid w:val="00E1127C"/>
    <w:rsid w:val="00E12A94"/>
    <w:rsid w:val="00E13C2C"/>
    <w:rsid w:val="00E160A5"/>
    <w:rsid w:val="00E1713D"/>
    <w:rsid w:val="00E20A43"/>
    <w:rsid w:val="00E23898"/>
    <w:rsid w:val="00E24673"/>
    <w:rsid w:val="00E27B5D"/>
    <w:rsid w:val="00E3120C"/>
    <w:rsid w:val="00E319F1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68FB"/>
    <w:rsid w:val="00E4768D"/>
    <w:rsid w:val="00E50C87"/>
    <w:rsid w:val="00E526A2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26EB"/>
    <w:rsid w:val="00E74342"/>
    <w:rsid w:val="00E744BD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7AD5"/>
    <w:rsid w:val="00E97F89"/>
    <w:rsid w:val="00EA1111"/>
    <w:rsid w:val="00EA28FC"/>
    <w:rsid w:val="00EA385A"/>
    <w:rsid w:val="00EA3B4F"/>
    <w:rsid w:val="00EA3C24"/>
    <w:rsid w:val="00EA3F58"/>
    <w:rsid w:val="00EA73DF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14B7"/>
    <w:rsid w:val="00ED1B2A"/>
    <w:rsid w:val="00ED383A"/>
    <w:rsid w:val="00ED4333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C57"/>
    <w:rsid w:val="00EF4C88"/>
    <w:rsid w:val="00EF55EB"/>
    <w:rsid w:val="00EF6776"/>
    <w:rsid w:val="00EF7655"/>
    <w:rsid w:val="00F00DCC"/>
    <w:rsid w:val="00F0156F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DC0"/>
    <w:rsid w:val="00F20B91"/>
    <w:rsid w:val="00F22982"/>
    <w:rsid w:val="00F23F9C"/>
    <w:rsid w:val="00F24260"/>
    <w:rsid w:val="00F24B8B"/>
    <w:rsid w:val="00F308FF"/>
    <w:rsid w:val="00F30D2E"/>
    <w:rsid w:val="00F35516"/>
    <w:rsid w:val="00F35790"/>
    <w:rsid w:val="00F4117A"/>
    <w:rsid w:val="00F4136D"/>
    <w:rsid w:val="00F4157B"/>
    <w:rsid w:val="00F4212E"/>
    <w:rsid w:val="00F42C20"/>
    <w:rsid w:val="00F43E34"/>
    <w:rsid w:val="00F44057"/>
    <w:rsid w:val="00F51816"/>
    <w:rsid w:val="00F51A9F"/>
    <w:rsid w:val="00F53053"/>
    <w:rsid w:val="00F53FE2"/>
    <w:rsid w:val="00F55821"/>
    <w:rsid w:val="00F575FF"/>
    <w:rsid w:val="00F6074F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CD9"/>
    <w:rsid w:val="00F77EB0"/>
    <w:rsid w:val="00F822F7"/>
    <w:rsid w:val="00F856C2"/>
    <w:rsid w:val="00F8683D"/>
    <w:rsid w:val="00F87CDD"/>
    <w:rsid w:val="00F90D92"/>
    <w:rsid w:val="00F919C9"/>
    <w:rsid w:val="00F9320F"/>
    <w:rsid w:val="00F933F0"/>
    <w:rsid w:val="00F937A3"/>
    <w:rsid w:val="00F94715"/>
    <w:rsid w:val="00F94D71"/>
    <w:rsid w:val="00F96A3D"/>
    <w:rsid w:val="00FA13AC"/>
    <w:rsid w:val="00FA1FB7"/>
    <w:rsid w:val="00FA2450"/>
    <w:rsid w:val="00FA4718"/>
    <w:rsid w:val="00FA5848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F5B"/>
    <w:rsid w:val="00FD601E"/>
    <w:rsid w:val="00FD7AA7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D5F1C862-A7B1-40BD-A009-85F76B5F8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/>
    <w:lsdException w:name="header" w:qFormat="1"/>
    <w:lsdException w:name="footer" w:qFormat="1"/>
    <w:lsdException w:name="index heading" w:semiHidden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uiPriority="99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16DA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uiPriority w:val="35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link w:val="aff7"/>
    <w:uiPriority w:val="34"/>
    <w:qFormat/>
    <w:locked/>
    <w:rPr>
      <w:rFonts w:eastAsia="MS Mincho"/>
      <w:lang w:val="en-GB" w:eastAsia="en-US"/>
    </w:rPr>
  </w:style>
  <w:style w:type="table" w:customStyle="1" w:styleId="12">
    <w:name w:val="网格型1"/>
    <w:basedOn w:val="a1"/>
    <w:uiPriority w:val="39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aff9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A3E13C-12C1-4BCD-B586-38F8BD7B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Huawei</cp:lastModifiedBy>
  <cp:revision>9</cp:revision>
  <cp:lastPrinted>2019-04-25T01:09:00Z</cp:lastPrinted>
  <dcterms:created xsi:type="dcterms:W3CDTF">2023-04-24T08:38:00Z</dcterms:created>
  <dcterms:modified xsi:type="dcterms:W3CDTF">2023-04-25T14:19:00Z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(3)rEIuuiQLyINh7U/+8GmT8sO1yNvy4jjn3JtBI1MVdat/kge/dq+QvCLasb77ot9XTf+v1B6w
Fpfsi9DvljJ07MfonoE4wjvQG6bJs5yrk3y4mZJb9reR3dRyKs4NPi6WYnLRHeHoA1QdpCtQ
afCGS+qkDiXfvWET6bBd2wazjo721wyLjI8w3qUDJOgzljhFTm6EbJDB4HHSt8IKFdLij4Nw
4YVUdF4lOVvgiq1e30</vt:lpwstr>
  </property>
  <property fmtid="{D5CDD505-2E9C-101B-9397-08002B2CF9AE}" pid="13" name="_2015_ms_pID_7253431">
    <vt:lpwstr>K1PFcpvZfFC+nDOdEFlg7AQw1jKCkWlDpGI6cFZUncPqecBrG8IHVP
PRFrNwOoYQ3IvmIhlTCqrb67gAPx9+1HVYJ8UzfmzxbPUIst4T+wmMTXNBVgpv8xCkWBLTa3
PHG5JAu2gjCmwsRS7D0jxK/mA/wz+qCG7ZhLgbE97PT41+ZdnWWRLW04R/EpE4fibSA+L7Gv
WG/T22NUwfwsGg1jAXyn/ZUE37usnDgnCHye</vt:lpwstr>
  </property>
  <property fmtid="{D5CDD505-2E9C-101B-9397-08002B2CF9AE}" pid="14" name="_2015_ms_pID_7253432">
    <vt:lpwstr>ww==</vt:lpwstr>
  </property>
  <property fmtid="{D5CDD505-2E9C-101B-9397-08002B2CF9AE}" pid="15" name="MSIP_Label_0359f705-2ba0-454b-9cfc-6ce5bcaac040_Enabled">
    <vt:lpwstr>True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Owner">
    <vt:lpwstr>paul.harris1@vodafone.com</vt:lpwstr>
  </property>
  <property fmtid="{D5CDD505-2E9C-101B-9397-08002B2CF9AE}" pid="18" name="MSIP_Label_0359f705-2ba0-454b-9cfc-6ce5bcaac040_SetDate">
    <vt:lpwstr>2020-05-27T14:40:25.9846604Z</vt:lpwstr>
  </property>
  <property fmtid="{D5CDD505-2E9C-101B-9397-08002B2CF9AE}" pid="19" name="MSIP_Label_0359f705-2ba0-454b-9cfc-6ce5bcaac040_Name">
    <vt:lpwstr>C2 General</vt:lpwstr>
  </property>
  <property fmtid="{D5CDD505-2E9C-101B-9397-08002B2CF9AE}" pid="20" name="MSIP_Label_0359f705-2ba0-454b-9cfc-6ce5bcaac040_Application">
    <vt:lpwstr>Microsoft Azure Information Protection</vt:lpwstr>
  </property>
  <property fmtid="{D5CDD505-2E9C-101B-9397-08002B2CF9AE}" pid="21" name="MSIP_Label_0359f705-2ba0-454b-9cfc-6ce5bcaac040_Extended_MSFT_Method">
    <vt:lpwstr>Automatic</vt:lpwstr>
  </property>
  <property fmtid="{D5CDD505-2E9C-101B-9397-08002B2CF9AE}" pid="22" name="KSOProductBuildVer">
    <vt:lpwstr>2052-11.8.2.8875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